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099" w:rsidRPr="00771099" w:rsidRDefault="00771099" w:rsidP="0077109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71099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771099" w:rsidRPr="00771099" w:rsidRDefault="00771099" w:rsidP="0077109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71099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71099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71099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:ROVINARU DOINA</w:t>
      </w:r>
    </w:p>
    <w:p w:rsidR="00771099" w:rsidRPr="00771099" w:rsidRDefault="00771099" w:rsidP="0077109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71099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71099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71099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71099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771099">
        <w:rPr>
          <w:rFonts w:ascii="Arial Narrow" w:hAnsi="Arial Narrow"/>
          <w:b/>
          <w:sz w:val="24"/>
          <w:szCs w:val="24"/>
        </w:rPr>
        <w:t xml:space="preserve">:. I – </w:t>
      </w:r>
      <w:r>
        <w:rPr>
          <w:rFonts w:ascii="Arial Narrow" w:hAnsi="Arial Narrow"/>
          <w:b/>
          <w:sz w:val="24"/>
          <w:szCs w:val="24"/>
        </w:rPr>
        <w:t xml:space="preserve">&gt; 40 </w:t>
      </w:r>
      <w:r w:rsidRPr="00771099">
        <w:rPr>
          <w:rFonts w:ascii="Arial Narrow" w:hAnsi="Arial Narrow"/>
          <w:b/>
          <w:sz w:val="24"/>
          <w:szCs w:val="24"/>
        </w:rPr>
        <w:t xml:space="preserve"> ani</w:t>
      </w:r>
    </w:p>
    <w:p w:rsidR="00771099" w:rsidRPr="00771099" w:rsidRDefault="00771099" w:rsidP="0077109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71099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71099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71099">
        <w:rPr>
          <w:rFonts w:ascii="Arial Narrow" w:hAnsi="Arial Narrow"/>
          <w:b/>
          <w:sz w:val="24"/>
          <w:szCs w:val="24"/>
        </w:rPr>
        <w:t>) :...</w:t>
      </w:r>
      <w:r>
        <w:rPr>
          <w:rFonts w:ascii="Arial Narrow" w:hAnsi="Arial Narrow"/>
          <w:b/>
          <w:sz w:val="24"/>
          <w:szCs w:val="24"/>
        </w:rPr>
        <w:t>BIOLOGIE</w:t>
      </w:r>
    </w:p>
    <w:p w:rsidR="00771099" w:rsidRPr="00771099" w:rsidRDefault="00771099" w:rsidP="0077109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71099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71099">
        <w:rPr>
          <w:rFonts w:ascii="Arial Narrow" w:hAnsi="Arial Narrow"/>
          <w:b/>
          <w:sz w:val="24"/>
          <w:szCs w:val="24"/>
        </w:rPr>
        <w:t>mail:.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1 Mai nr.21</w:t>
      </w:r>
    </w:p>
    <w:p w:rsidR="00771099" w:rsidRPr="00771099" w:rsidRDefault="00771099" w:rsidP="00771099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771099" w:rsidRPr="00771099" w:rsidRDefault="00771099" w:rsidP="0077109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2013-2014 :   </w:t>
      </w:r>
      <w:r>
        <w:rPr>
          <w:rFonts w:ascii="Arial Narrow" w:hAnsi="Arial Narrow"/>
          <w:b/>
          <w:sz w:val="24"/>
          <w:szCs w:val="24"/>
          <w:lang w:val="fr-FR"/>
        </w:rPr>
        <w:t>SUPLINITOR</w:t>
      </w:r>
    </w:p>
    <w:p w:rsidR="00771099" w:rsidRPr="00771099" w:rsidRDefault="00771099" w:rsidP="0077109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gramStart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de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proofErr w:type="gram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> : NU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771099" w:rsidRPr="00771099" w:rsidTr="00CF19C9">
        <w:tc>
          <w:tcPr>
            <w:tcW w:w="3904" w:type="dxa"/>
            <w:vMerge w:val="restart"/>
            <w:vAlign w:val="center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30/an</w:t>
            </w: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_____________</w:t>
            </w:r>
          </w:p>
        </w:tc>
      </w:tr>
      <w:tr w:rsidR="00771099" w:rsidRPr="00771099" w:rsidTr="00CF19C9">
        <w:tc>
          <w:tcPr>
            <w:tcW w:w="3904" w:type="dxa"/>
            <w:vMerge/>
          </w:tcPr>
          <w:p w:rsidR="00771099" w:rsidRPr="00771099" w:rsidRDefault="00771099" w:rsidP="0077109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771099" w:rsidRPr="00771099" w:rsidTr="00CF19C9">
        <w:tc>
          <w:tcPr>
            <w:tcW w:w="3904" w:type="dxa"/>
          </w:tcPr>
          <w:p w:rsidR="00771099" w:rsidRPr="00771099" w:rsidRDefault="00771099" w:rsidP="0077109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71099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71099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71099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71099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71099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771099" w:rsidRPr="00771099" w:rsidRDefault="00771099" w:rsidP="0077109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Biologie</w:t>
            </w: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10</w:t>
            </w: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71099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771099" w:rsidRPr="00771099" w:rsidRDefault="00771099" w:rsidP="0077109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20</w:t>
            </w:r>
          </w:p>
        </w:tc>
      </w:tr>
    </w:tbl>
    <w:p w:rsidR="00771099" w:rsidRPr="00771099" w:rsidRDefault="00771099" w:rsidP="0077109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71099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71099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1713E" w:rsidRDefault="0001713E" w:rsidP="0001713E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01713E" w:rsidRPr="00783D66" w:rsidRDefault="0001713E" w:rsidP="0001713E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71099" w:rsidRPr="00771099" w:rsidRDefault="00771099" w:rsidP="00771099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771099" w:rsidRPr="00771099" w:rsidRDefault="00771099" w:rsidP="00771099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01713E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01713E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01713E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01713E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01713E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01713E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01713E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01713E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01713E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99"/>
    <w:rsid w:val="0001713E"/>
    <w:rsid w:val="001C76BC"/>
    <w:rsid w:val="00771099"/>
    <w:rsid w:val="00850207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DB768-22D7-4520-84FA-BA172913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771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771099"/>
  </w:style>
  <w:style w:type="paragraph" w:styleId="Subsol">
    <w:name w:val="footer"/>
    <w:basedOn w:val="Normal"/>
    <w:link w:val="SubsolCaracter"/>
    <w:uiPriority w:val="99"/>
    <w:semiHidden/>
    <w:unhideWhenUsed/>
    <w:rsid w:val="00771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77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18C2A080-A38B-4939-BB1E-23A7F7613ECD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</TotalTime>
  <Pages>2</Pages>
  <Words>107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2</cp:revision>
  <dcterms:created xsi:type="dcterms:W3CDTF">2013-11-20T12:53:00Z</dcterms:created>
  <dcterms:modified xsi:type="dcterms:W3CDTF">2013-11-20T13:24:00Z</dcterms:modified>
</cp:coreProperties>
</file>